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Farnham and Bordon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Farnham and Bordon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Farnham and Bordon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Farnham and Bordon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Farnham and Bordon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Farnham and Bordon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52.6% </w:t>
      </w:r>
      <w:r w:rsidRPr="004747BF">
        <w:rPr>
          <w:rFonts w:ascii="Libre Franklin Light" w:eastAsia="Times New Roman" w:hAnsi="Libre Franklin Light" w:cs="Calibri Light"/>
        </w:rPr>
        <w:t xml:space="preserve">of those respondents classified as PGSI 8+ in Farnham and Bordon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Farnham and Bordon is estimated to be </w:t>
      </w:r>
      <w:r w:rsidRPr="00773DF7">
        <w:rPr>
          <w:rFonts w:ascii="Libre Franklin Light" w:eastAsia="Times New Roman" w:hAnsi="Libre Franklin Light" w:cs="Calibri Light"/>
          <w:b/>
          <w:bCs/>
          <w:color w:val="C45911" w:themeColor="accent2" w:themeShade="BF"/>
        </w:rPr>
        <w:t xml:space="preserve">£1,149,864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Farnham and Bordon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Farnham and Bordon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Farnham and Bordon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Farnham and Bordon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arnham and Bor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Farnham and Bordon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arnham and Bor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Farnham and Bordon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Farnham and Bordon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arnham and Bor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Farnham and Bordon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Farnham and Bordon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Farnham and Bordon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Farnham and Bordon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Farnham and Bordon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Farnham and Bordon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£1,149,864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Farnham and Bordon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£18,729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£387,335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£27,747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£693,942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£1,149,864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Farnham and Bordon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Farnham and Bordon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Farnham and Bordon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Farnham and Bordon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Farnham and Bordon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Farnham and Bordon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Farnham and Bordon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Farnham and Bordon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Farnham and Bordon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Farnham and Bordon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Farnham and Bordon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Farnham and Bordon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0CED0A6-9DC9-4110-9CCC-0FB8DE6D8D2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